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449CB60B" w14:textId="6FE03629" w:rsidR="006D022B" w:rsidRPr="00DC06FB" w:rsidRDefault="00041482" w:rsidP="006D022B">
      <w:pPr>
        <w:spacing w:line="240" w:lineRule="auto"/>
        <w:rPr>
          <w:i/>
          <w:iCs/>
        </w:rPr>
      </w:pPr>
      <w:r w:rsidRPr="00AC42B0">
        <w:t>Upoštevaje vse pogoje in zahteve naročnika iz razpisne dokumentacije za javno naročilo</w:t>
      </w:r>
      <w:r>
        <w:t xml:space="preserve"> z oznako JN </w:t>
      </w:r>
      <w:r w:rsidR="00214AFB">
        <w:t>1</w:t>
      </w:r>
      <w:r w:rsidR="007C1C90">
        <w:t>2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214AFB">
        <w:t>»</w:t>
      </w:r>
      <w:r w:rsidR="00927531">
        <w:t>»</w:t>
      </w:r>
      <w:bookmarkStart w:id="1" w:name="_Hlk163203020"/>
      <w:r w:rsidR="00927531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1"/>
      <w:r w:rsidR="00927531">
        <w:t>«</w:t>
      </w:r>
      <w:r w:rsidRPr="00AC42B0">
        <w:t>, dajemo ponudbo</w:t>
      </w:r>
      <w:r>
        <w:t xml:space="preserve"> za</w:t>
      </w:r>
      <w:r w:rsidR="006D022B">
        <w:t xml:space="preserve"> </w:t>
      </w:r>
      <w:r w:rsidR="006D022B" w:rsidRPr="00DC06FB">
        <w:rPr>
          <w:i/>
          <w:iCs/>
        </w:rPr>
        <w:t>/</w:t>
      </w:r>
      <w:r w:rsidR="006D022B" w:rsidRPr="00DC06FB">
        <w:rPr>
          <w:i/>
          <w:iCs/>
        </w:rPr>
        <w:t xml:space="preserve">Ponudnik vpiše ceno samo za sklop, za katerega oddaja ponudbo. </w:t>
      </w:r>
      <w:r w:rsidR="006D022B" w:rsidRPr="00DC06FB">
        <w:rPr>
          <w:i/>
          <w:iCs/>
        </w:rPr>
        <w:t xml:space="preserve">Vsi številski podatki na tem obrazcu morajo biti zaokroženi na največ dve decimalni mesti. Vsi preračuni se morajo opraviti s števili, ki so zaokrožena na največ dve decimalni mesti. Ponudnik mora vpisati vse zahtevane podatke./: </w:t>
      </w:r>
    </w:p>
    <w:p w14:paraId="2C29BB3E" w14:textId="77777777" w:rsidR="000C397A" w:rsidRDefault="000C397A" w:rsidP="000C397A">
      <w:pPr>
        <w:pStyle w:val="Odstavekseznama"/>
        <w:numPr>
          <w:ilvl w:val="0"/>
          <w:numId w:val="33"/>
        </w:numPr>
        <w:spacing w:line="240" w:lineRule="auto"/>
      </w:pPr>
      <w:r w:rsidRPr="000C397A">
        <w:rPr>
          <w:b/>
          <w:bCs/>
        </w:rPr>
        <w:t xml:space="preserve">Sklop 1 - </w:t>
      </w:r>
      <w:r w:rsidRPr="000C397A">
        <w:rPr>
          <w:b/>
          <w:bCs/>
        </w:rPr>
        <w:t>Vrednotenje učinkovitosti in uspešnosti javnih razpisov za sofinanciranje gradnje odprtih širokopasovnih omrežij naslednje generacije (JR GOŠO 4 in JR GOŠO 5)</w:t>
      </w:r>
      <w:r>
        <w:t xml:space="preserve"> v višini </w:t>
      </w:r>
      <w:r w:rsidR="003C0048"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="003C0048" w:rsidRPr="000C397A">
        <w:instrText xml:space="preserve"> FORMTEXT </w:instrText>
      </w:r>
      <w:r w:rsidR="003C0048" w:rsidRPr="000C397A">
        <w:fldChar w:fldCharType="separate"/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0C397A">
        <w:fldChar w:fldCharType="end"/>
      </w:r>
      <w:r w:rsidR="003C0048" w:rsidRPr="000C397A">
        <w:t xml:space="preserve"> EUR brez DDV oziroma </w:t>
      </w:r>
      <w:r w:rsidR="003C0048"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="003C0048" w:rsidRPr="000C397A">
        <w:instrText xml:space="preserve"> FORMTEXT </w:instrText>
      </w:r>
      <w:r w:rsidR="003C0048" w:rsidRPr="000C397A">
        <w:fldChar w:fldCharType="separate"/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7667F2">
        <w:t> </w:t>
      </w:r>
      <w:r w:rsidR="003C0048" w:rsidRPr="000C397A">
        <w:fldChar w:fldCharType="end"/>
      </w:r>
      <w:r w:rsidR="003C0048" w:rsidRPr="000C397A">
        <w:t xml:space="preserve"> EUR z DDV</w:t>
      </w:r>
      <w:r>
        <w:t>;</w:t>
      </w:r>
    </w:p>
    <w:p w14:paraId="4500D121" w14:textId="5F6476AD" w:rsidR="000C397A" w:rsidRDefault="000C397A" w:rsidP="000C397A">
      <w:pPr>
        <w:pStyle w:val="Odstavekseznama"/>
        <w:numPr>
          <w:ilvl w:val="0"/>
          <w:numId w:val="33"/>
        </w:numPr>
        <w:spacing w:line="240" w:lineRule="auto"/>
      </w:pPr>
      <w:r w:rsidRPr="000C397A">
        <w:rPr>
          <w:b/>
          <w:bCs/>
        </w:rPr>
        <w:t xml:space="preserve">Sklop </w:t>
      </w:r>
      <w:r w:rsidRPr="000C397A">
        <w:rPr>
          <w:b/>
          <w:bCs/>
        </w:rPr>
        <w:t>2</w:t>
      </w:r>
      <w:r w:rsidRPr="000C397A">
        <w:rPr>
          <w:b/>
          <w:bCs/>
        </w:rPr>
        <w:t xml:space="preserve"> - Vrednotenje mreže mobilnih enot za izvajanje preventivnih programov in programov zmanjšanja škode na področju prepovedanih drog</w:t>
      </w:r>
      <w:r>
        <w:t xml:space="preserve"> </w:t>
      </w:r>
      <w:r>
        <w:t xml:space="preserve">v višini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2DB1E2FE" w14:textId="31189968" w:rsidR="00041482" w:rsidRPr="00A8683F" w:rsidRDefault="00041482" w:rsidP="00041482">
      <w:pPr>
        <w:spacing w:line="240" w:lineRule="auto"/>
        <w:rPr>
          <w:i/>
          <w:iCs/>
        </w:rPr>
      </w:pPr>
      <w:r w:rsidRPr="00A8683F">
        <w:rPr>
          <w:i/>
          <w:iCs/>
        </w:rPr>
        <w:t>/</w:t>
      </w:r>
      <w:r w:rsidR="00A8683F" w:rsidRPr="00A8683F">
        <w:rPr>
          <w:i/>
          <w:iCs/>
        </w:rPr>
        <w:t xml:space="preserve"> Ponudnik mora vpisati vse zahtevane podatke.</w:t>
      </w:r>
      <w:r w:rsidRPr="00A8683F">
        <w:rPr>
          <w:i/>
          <w:iCs/>
        </w:rPr>
        <w:t xml:space="preserve">/: </w:t>
      </w:r>
    </w:p>
    <w:p w14:paraId="4BD0FBEA" w14:textId="3C6606D5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2F8FB62B" w14:textId="253C1CE2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21</TotalTime>
  <Pages>1</Pages>
  <Words>220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1664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61</cp:revision>
  <cp:lastPrinted>2014-11-11T11:21:00Z</cp:lastPrinted>
  <dcterms:created xsi:type="dcterms:W3CDTF">2023-07-13T12:48:00Z</dcterms:created>
  <dcterms:modified xsi:type="dcterms:W3CDTF">2024-04-05T08:37:00Z</dcterms:modified>
</cp:coreProperties>
</file>